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4EA48" w14:textId="419892D4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C41B69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D42BF18" w14:textId="77777777" w:rsidTr="005844F6">
        <w:tc>
          <w:tcPr>
            <w:tcW w:w="9104" w:type="dxa"/>
            <w:shd w:val="clear" w:color="auto" w:fill="F2F2F2"/>
          </w:tcPr>
          <w:p w14:paraId="401C6B07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24A9B424" w14:textId="77777777" w:rsidR="00140C27" w:rsidRPr="00140C27" w:rsidRDefault="001300AB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1300AB">
        <w:rPr>
          <w:rFonts w:ascii="Arial" w:hAnsi="Arial" w:cs="Arial"/>
          <w:b/>
          <w:bCs/>
        </w:rPr>
        <w:t>Gmina Brześć Kujawski</w:t>
      </w:r>
    </w:p>
    <w:p w14:paraId="1D709A4E" w14:textId="77777777" w:rsidR="00140C27" w:rsidRPr="00140C27" w:rsidRDefault="001300AB" w:rsidP="00140C27">
      <w:pPr>
        <w:spacing w:line="360" w:lineRule="auto"/>
        <w:ind w:left="3969"/>
        <w:rPr>
          <w:rFonts w:ascii="Arial" w:hAnsi="Arial" w:cs="Arial"/>
        </w:rPr>
      </w:pPr>
      <w:r w:rsidRPr="001300AB">
        <w:rPr>
          <w:rFonts w:ascii="Arial" w:hAnsi="Arial" w:cs="Arial"/>
        </w:rPr>
        <w:t>pl. Władysława Łokietka</w:t>
      </w:r>
      <w:r w:rsidR="00140C27" w:rsidRPr="00140C27">
        <w:rPr>
          <w:rFonts w:ascii="Arial" w:hAnsi="Arial" w:cs="Arial"/>
        </w:rPr>
        <w:t xml:space="preserve"> </w:t>
      </w:r>
      <w:r w:rsidRPr="001300AB">
        <w:rPr>
          <w:rFonts w:ascii="Arial" w:hAnsi="Arial" w:cs="Arial"/>
        </w:rPr>
        <w:t>1</w:t>
      </w:r>
    </w:p>
    <w:p w14:paraId="03DC51EB" w14:textId="77777777" w:rsidR="00140C27" w:rsidRPr="00140C27" w:rsidRDefault="001300AB" w:rsidP="00140C27">
      <w:pPr>
        <w:ind w:left="3969"/>
        <w:rPr>
          <w:rFonts w:ascii="Arial" w:hAnsi="Arial" w:cs="Arial"/>
        </w:rPr>
      </w:pPr>
      <w:r w:rsidRPr="001300AB">
        <w:rPr>
          <w:rFonts w:ascii="Arial" w:hAnsi="Arial" w:cs="Arial"/>
        </w:rPr>
        <w:t>87-880</w:t>
      </w:r>
      <w:r w:rsidR="00140C27" w:rsidRPr="00140C27">
        <w:rPr>
          <w:rFonts w:ascii="Arial" w:hAnsi="Arial" w:cs="Arial"/>
        </w:rPr>
        <w:t xml:space="preserve"> </w:t>
      </w:r>
      <w:r w:rsidRPr="001300AB">
        <w:rPr>
          <w:rFonts w:ascii="Arial" w:hAnsi="Arial" w:cs="Arial"/>
        </w:rPr>
        <w:t>Brześć Kujawski</w:t>
      </w:r>
    </w:p>
    <w:p w14:paraId="363F64F6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3910FADF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5B751E1E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140C27" w14:paraId="66E96186" w14:textId="77777777">
        <w:tc>
          <w:tcPr>
            <w:tcW w:w="2268" w:type="dxa"/>
          </w:tcPr>
          <w:p w14:paraId="37114E53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2DF68F6F" w14:textId="62212714" w:rsidR="00140C27" w:rsidRPr="00140C27" w:rsidRDefault="00352617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352617">
              <w:rPr>
                <w:rFonts w:ascii="Arial" w:hAnsi="Arial" w:cs="Arial"/>
                <w:bCs/>
              </w:rPr>
              <w:t>Rewitalizacja i odnowa przestrzeni publicznej na obszarze gminy Brześć Kujawski</w:t>
            </w:r>
          </w:p>
        </w:tc>
      </w:tr>
      <w:tr w:rsidR="001300AB" w:rsidRPr="00140C27" w14:paraId="76F23284" w14:textId="77777777" w:rsidTr="009F1EC3">
        <w:tc>
          <w:tcPr>
            <w:tcW w:w="2268" w:type="dxa"/>
          </w:tcPr>
          <w:p w14:paraId="224F4778" w14:textId="77777777" w:rsidR="001300AB" w:rsidRPr="00140C27" w:rsidRDefault="001300AB" w:rsidP="009F1EC3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56758EC0" w14:textId="20CEF9AA" w:rsidR="001300AB" w:rsidRPr="00140C27" w:rsidRDefault="001300AB" w:rsidP="009F1EC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1300AB">
              <w:rPr>
                <w:rFonts w:ascii="Arial" w:hAnsi="Arial" w:cs="Arial"/>
                <w:bCs/>
              </w:rPr>
              <w:t>BI.II.271.</w:t>
            </w:r>
            <w:r w:rsidR="00352617">
              <w:rPr>
                <w:rFonts w:ascii="Arial" w:hAnsi="Arial" w:cs="Arial"/>
                <w:bCs/>
              </w:rPr>
              <w:t>15</w:t>
            </w:r>
            <w:r w:rsidRPr="001300AB">
              <w:rPr>
                <w:rFonts w:ascii="Arial" w:hAnsi="Arial" w:cs="Arial"/>
                <w:bCs/>
              </w:rPr>
              <w:t>.202</w:t>
            </w:r>
            <w:r w:rsidR="00C41B69">
              <w:rPr>
                <w:rFonts w:ascii="Arial" w:hAnsi="Arial" w:cs="Arial"/>
                <w:bCs/>
              </w:rPr>
              <w:t>6</w:t>
            </w:r>
            <w:r w:rsidRPr="001300AB">
              <w:rPr>
                <w:rFonts w:ascii="Arial" w:hAnsi="Arial" w:cs="Arial"/>
                <w:bCs/>
              </w:rPr>
              <w:t>.NŻ</w:t>
            </w:r>
          </w:p>
        </w:tc>
      </w:tr>
    </w:tbl>
    <w:p w14:paraId="4488D8D4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50F325FD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1B05471C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3485BBBD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09800ED7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10C60508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3CCD14D7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7BBBCD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1848D2D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C95C6E6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2A53F51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387ADDA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F63505F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8FC5C17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465C5D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D613AE1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00F3E1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3CE535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A46B62A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061C9BA4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128B8426" w14:textId="2FECD52D" w:rsidR="00B86D2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108C78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0D5967AC" w14:textId="40EA4A0D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77F3877D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39EAD800" w14:textId="79279A46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54A1CD94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016D396B" w14:textId="1680F9A5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5E589AAE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564060F0" w14:textId="50907FC5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0832DEFB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7ED3B153" w14:textId="4D5335B3" w:rsidR="00497AEE" w:rsidRPr="00497AE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22A0E787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25C72A39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64AB92B0" w14:textId="1545A111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</w:t>
      </w:r>
      <w:r w:rsidR="00C41B69">
        <w:rPr>
          <w:rFonts w:ascii="Arial" w:hAnsi="Arial" w:cs="Arial"/>
        </w:rPr>
        <w:br/>
      </w:r>
      <w:r w:rsidR="007F3E87" w:rsidRPr="00C11FEF">
        <w:rPr>
          <w:rFonts w:ascii="Arial" w:hAnsi="Arial" w:cs="Arial"/>
        </w:rPr>
        <w:t>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25275CCE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72200FC4" w14:textId="77777777" w:rsidR="00A8509D" w:rsidRP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5309D69A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F3E87" w14:paraId="146F8CE1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3B7AAA49" w14:textId="77777777" w:rsidR="007F3E87" w:rsidRPr="001129C0" w:rsidRDefault="001129C0" w:rsidP="001129C0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</w:t>
            </w:r>
            <w:r w:rsidR="007F3E87" w:rsidRPr="001129C0">
              <w:rPr>
                <w:rFonts w:ascii="Arial" w:hAnsi="Arial" w:cs="Arial"/>
                <w:b/>
              </w:rPr>
              <w:t>zęś</w:t>
            </w:r>
            <w:r w:rsidRPr="001129C0">
              <w:rPr>
                <w:rFonts w:ascii="Arial" w:hAnsi="Arial" w:cs="Arial"/>
                <w:b/>
              </w:rPr>
              <w:t>ć nr</w:t>
            </w:r>
          </w:p>
        </w:tc>
        <w:tc>
          <w:tcPr>
            <w:tcW w:w="7512" w:type="dxa"/>
            <w:vAlign w:val="center"/>
          </w:tcPr>
          <w:p w14:paraId="6BE39247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1300AB" w:rsidRPr="007F3E87" w14:paraId="0AAEADF9" w14:textId="77777777" w:rsidTr="009F1EC3">
        <w:tc>
          <w:tcPr>
            <w:tcW w:w="1276" w:type="dxa"/>
            <w:vAlign w:val="center"/>
          </w:tcPr>
          <w:p w14:paraId="167C5A8C" w14:textId="77777777" w:rsidR="001300AB" w:rsidRPr="001129C0" w:rsidRDefault="001300AB" w:rsidP="009F1E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00AB"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</w:tcPr>
          <w:p w14:paraId="3BAA7949" w14:textId="214DC16F" w:rsidR="001300AB" w:rsidRPr="001129C0" w:rsidRDefault="001300AB" w:rsidP="009F1EC3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="00352617" w:rsidRPr="00F52066">
              <w:rPr>
                <w:rFonts w:ascii="Arial" w:hAnsi="Arial" w:cs="Arial"/>
              </w:rPr>
              <w:t>Rewitalizacja Parku Zdrojowego w Uzdrowisku Wieniec Zdrój</w:t>
            </w:r>
          </w:p>
          <w:p w14:paraId="15FBC9DA" w14:textId="77777777" w:rsidR="001300AB" w:rsidRDefault="001300AB" w:rsidP="009F1EC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77B6BFC" w14:textId="77777777" w:rsidR="001300AB" w:rsidRPr="001129C0" w:rsidRDefault="001300AB" w:rsidP="009F1EC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54EAA0CD" w14:textId="77777777" w:rsidR="001300AB" w:rsidRPr="001129C0" w:rsidRDefault="001300AB" w:rsidP="009F1EC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827B4DC" w14:textId="77777777" w:rsidR="001300AB" w:rsidRDefault="001300AB" w:rsidP="009F1EC3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6523457" w14:textId="77777777" w:rsidR="001300AB" w:rsidRPr="001129C0" w:rsidRDefault="001300AB" w:rsidP="009F1EC3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352617" w:rsidRPr="007F3E87" w14:paraId="6A07B19D" w14:textId="77777777" w:rsidTr="009F1EC3">
        <w:tc>
          <w:tcPr>
            <w:tcW w:w="1276" w:type="dxa"/>
            <w:vAlign w:val="center"/>
          </w:tcPr>
          <w:p w14:paraId="69D703C8" w14:textId="4435D570" w:rsidR="00352617" w:rsidRPr="001300AB" w:rsidRDefault="00352617" w:rsidP="009F1EC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12" w:type="dxa"/>
          </w:tcPr>
          <w:p w14:paraId="7C54DFAF" w14:textId="1D0A95C2" w:rsidR="00352617" w:rsidRPr="001129C0" w:rsidRDefault="00352617" w:rsidP="0035261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F52066">
              <w:rPr>
                <w:rFonts w:ascii="Arial" w:hAnsi="Arial" w:cs="Arial"/>
              </w:rPr>
              <w:t>Odnowa przestrzeni publicznej na obszarze miasta Brześć Kujawski</w:t>
            </w:r>
          </w:p>
          <w:p w14:paraId="5F163AC0" w14:textId="77777777" w:rsidR="00352617" w:rsidRDefault="00352617" w:rsidP="0035261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2D8D374" w14:textId="77777777" w:rsidR="00352617" w:rsidRPr="001129C0" w:rsidRDefault="00352617" w:rsidP="0035261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03350513" w14:textId="77777777" w:rsidR="00352617" w:rsidRPr="001129C0" w:rsidRDefault="00352617" w:rsidP="0035261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24106E2A" w14:textId="77777777" w:rsidR="00352617" w:rsidRDefault="00352617" w:rsidP="0035261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8B8F123" w14:textId="255F06F2" w:rsidR="00352617" w:rsidRPr="001129C0" w:rsidRDefault="00352617" w:rsidP="0035261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</w:tbl>
    <w:p w14:paraId="788980D9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4E20FBE4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626C4BCB" w14:textId="77777777" w:rsidR="001300AB" w:rsidRDefault="00FF57EE" w:rsidP="001300AB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6FA48F26" w14:textId="4B403969" w:rsidR="001300AB" w:rsidRDefault="001300AB" w:rsidP="001300AB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potwierdzenie czego wnieśliśmy wadium w wysokości ……………..… PLN, </w:t>
      </w:r>
      <w:r w:rsidR="00C41B69">
        <w:rPr>
          <w:rFonts w:ascii="Arial" w:hAnsi="Arial" w:cs="Arial"/>
        </w:rPr>
        <w:br/>
      </w:r>
      <w:r>
        <w:rPr>
          <w:rFonts w:ascii="Arial" w:hAnsi="Arial" w:cs="Arial"/>
        </w:rPr>
        <w:t>w formie: …………………………………………………………………………………</w:t>
      </w:r>
    </w:p>
    <w:p w14:paraId="17148DEF" w14:textId="77777777" w:rsidR="001300AB" w:rsidRDefault="001300AB" w:rsidP="001300AB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0A95B74F" w14:textId="77777777" w:rsidR="001300AB" w:rsidRPr="00C754AE" w:rsidRDefault="001300AB" w:rsidP="001300AB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2CA60EFE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7999F013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1CC6089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19C05E3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99A880A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861D8C6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14AEC48A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2D9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CDC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35B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25D21B3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9CC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46E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E5DC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869DA6E" w14:textId="047F4638"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bookmarkStart w:id="0" w:name="_Hlk228969132"/>
      <w:bookmarkStart w:id="1" w:name="_Hlk228969148"/>
      <w:r w:rsidRPr="00BE474D">
        <w:rPr>
          <w:rFonts w:ascii="Arial" w:hAnsi="Arial" w:cs="Arial"/>
        </w:rPr>
        <w:t>udzielamy gwarancji na okres .......... miesięcy licząc od daty odbioru końcowego</w:t>
      </w:r>
      <w:r w:rsidR="00253194">
        <w:rPr>
          <w:rFonts w:ascii="Arial" w:hAnsi="Arial" w:cs="Arial"/>
        </w:rPr>
        <w:t xml:space="preserve"> przedmiotu zamówienia</w:t>
      </w:r>
      <w:r w:rsidR="00352617">
        <w:rPr>
          <w:rFonts w:ascii="Arial" w:hAnsi="Arial" w:cs="Arial"/>
        </w:rPr>
        <w:t xml:space="preserve"> dla części zamówienia nr 1</w:t>
      </w:r>
      <w:bookmarkEnd w:id="1"/>
      <w:r>
        <w:rPr>
          <w:rFonts w:ascii="Arial" w:hAnsi="Arial" w:cs="Arial"/>
        </w:rPr>
        <w:t>,</w:t>
      </w:r>
    </w:p>
    <w:bookmarkEnd w:id="0"/>
    <w:p w14:paraId="767C003D" w14:textId="22C62B82" w:rsidR="00352617" w:rsidRDefault="00352617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udzielamy gwarancji na okres .......... miesięcy licząc od daty odbioru końcowego</w:t>
      </w:r>
      <w:r>
        <w:rPr>
          <w:rFonts w:ascii="Arial" w:hAnsi="Arial" w:cs="Arial"/>
        </w:rPr>
        <w:t xml:space="preserve"> przedmiotu zamówienia dla części zamówienia nr </w:t>
      </w:r>
      <w:r>
        <w:rPr>
          <w:rFonts w:ascii="Arial" w:hAnsi="Arial" w:cs="Arial"/>
        </w:rPr>
        <w:t>2,</w:t>
      </w:r>
    </w:p>
    <w:p w14:paraId="5FED6734" w14:textId="79E7589E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</w:t>
      </w:r>
      <w:r w:rsidR="00C41B69">
        <w:rPr>
          <w:rFonts w:ascii="Arial" w:hAnsi="Arial" w:cs="Arial"/>
        </w:rPr>
        <w:br/>
      </w:r>
      <w:r w:rsidRPr="006522FA">
        <w:rPr>
          <w:rFonts w:ascii="Arial" w:hAnsi="Arial" w:cs="Arial"/>
        </w:rPr>
        <w:t>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19D2D67" w14:textId="3B3F9FAF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lastRenderedPageBreak/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</w:t>
      </w:r>
      <w:r w:rsidR="00C41B69">
        <w:rPr>
          <w:rFonts w:ascii="Arial" w:hAnsi="Arial" w:cs="Arial"/>
        </w:rPr>
        <w:br/>
      </w:r>
      <w:r w:rsidRPr="00640768">
        <w:rPr>
          <w:rFonts w:ascii="Arial" w:hAnsi="Arial" w:cs="Arial"/>
        </w:rPr>
        <w:t>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75E39764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3733C267" w14:textId="6C205631" w:rsidR="00CE1552" w:rsidRPr="00CE1552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11DEDD31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57B5B29F" w14:textId="12DDC0D6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</w:t>
      </w:r>
      <w:r w:rsidR="00C41B69">
        <w:rPr>
          <w:rFonts w:ascii="Arial" w:hAnsi="Arial" w:cs="Arial"/>
          <w:bCs/>
        </w:rPr>
        <w:br/>
      </w:r>
      <w:r w:rsidRPr="00BE474D">
        <w:rPr>
          <w:rFonts w:ascii="Arial" w:hAnsi="Arial" w:cs="Arial"/>
          <w:bCs/>
        </w:rPr>
        <w:t xml:space="preserve">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7092695B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3BE0C1F8" w14:textId="56CA116E" w:rsidR="003A37A9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2DD86EA7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387E0EF3" w14:textId="692D0796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 xml:space="preserve">u Zamawiającego obowiązku podatkowego zgodnie z ustawą dnia </w:t>
      </w:r>
      <w:r w:rsidR="00C41B69">
        <w:rPr>
          <w:rFonts w:ascii="Arial" w:hAnsi="Arial" w:cs="Arial"/>
          <w:bCs/>
        </w:rPr>
        <w:br/>
      </w:r>
      <w:r w:rsidRPr="003A37A9">
        <w:rPr>
          <w:rFonts w:ascii="Arial" w:hAnsi="Arial" w:cs="Arial"/>
          <w:bCs/>
        </w:rPr>
        <w:t>11 marca 2004 r. o podatku od towarów i usług 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3A37A9">
        <w:rPr>
          <w:rFonts w:ascii="Arial" w:hAnsi="Arial" w:cs="Arial"/>
          <w:bCs/>
        </w:rPr>
        <w:t xml:space="preserve">), </w:t>
      </w:r>
      <w:r w:rsidR="00C41B69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7BE33CB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10618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7A95C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D0679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23724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6BB288A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4A8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48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931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92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7703E36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DDF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130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88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E7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371ABD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71ED30A1" w14:textId="77777777" w:rsidTr="00B56BE6">
        <w:tc>
          <w:tcPr>
            <w:tcW w:w="1984" w:type="dxa"/>
            <w:vAlign w:val="center"/>
          </w:tcPr>
          <w:p w14:paraId="3C09B37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5B37420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7426968B" w14:textId="77777777" w:rsidTr="00B56BE6">
        <w:tc>
          <w:tcPr>
            <w:tcW w:w="1984" w:type="dxa"/>
            <w:vAlign w:val="center"/>
          </w:tcPr>
          <w:p w14:paraId="336F76C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562C14C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5FA22E7A" w14:textId="77777777" w:rsidTr="00B56BE6">
        <w:tc>
          <w:tcPr>
            <w:tcW w:w="1984" w:type="dxa"/>
            <w:vAlign w:val="center"/>
          </w:tcPr>
          <w:p w14:paraId="076A5AC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1629E0CF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6BDDF0E2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3C6F03E4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09F509FD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188CDF51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6F5FE6F0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55D2319C" w14:textId="77777777" w:rsidR="00352617" w:rsidRDefault="003526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7A98F60A" w14:textId="77777777" w:rsidR="00352617" w:rsidRDefault="003526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D2B6E16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162B2739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EC52A" w14:textId="77777777" w:rsidR="00092556" w:rsidRDefault="00092556" w:rsidP="00FF57EE">
      <w:r>
        <w:separator/>
      </w:r>
    </w:p>
  </w:endnote>
  <w:endnote w:type="continuationSeparator" w:id="0">
    <w:p w14:paraId="744FCAAF" w14:textId="77777777" w:rsidR="00092556" w:rsidRDefault="0009255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EA63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A05D" w14:textId="77777777" w:rsidR="00092556" w:rsidRDefault="00092556" w:rsidP="00FF57EE">
      <w:r>
        <w:separator/>
      </w:r>
    </w:p>
  </w:footnote>
  <w:footnote w:type="continuationSeparator" w:id="0">
    <w:p w14:paraId="08641DCE" w14:textId="77777777" w:rsidR="00092556" w:rsidRDefault="00092556" w:rsidP="00FF57EE">
      <w:r>
        <w:continuationSeparator/>
      </w:r>
    </w:p>
  </w:footnote>
  <w:footnote w:id="1">
    <w:p w14:paraId="70008266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5E977ADD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4515B34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7024E1CF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1F7AF38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2609DC4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6354369B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DC3F" w14:textId="441EF4D2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1300AB">
      <w:rPr>
        <w:sz w:val="20"/>
        <w:szCs w:val="20"/>
      </w:rPr>
      <w:t>BI.II.271.</w:t>
    </w:r>
    <w:r w:rsidR="00352617">
      <w:rPr>
        <w:sz w:val="20"/>
        <w:szCs w:val="20"/>
      </w:rPr>
      <w:t>15</w:t>
    </w:r>
    <w:r w:rsidR="001300AB">
      <w:rPr>
        <w:sz w:val="20"/>
        <w:szCs w:val="20"/>
      </w:rPr>
      <w:t>.202</w:t>
    </w:r>
    <w:r w:rsidR="00C41B69">
      <w:rPr>
        <w:sz w:val="20"/>
        <w:szCs w:val="20"/>
      </w:rPr>
      <w:t>6</w:t>
    </w:r>
    <w:r w:rsidR="001300AB">
      <w:rPr>
        <w:sz w:val="20"/>
        <w:szCs w:val="20"/>
      </w:rPr>
      <w:t>.NŻ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0068821">
    <w:abstractNumId w:val="2"/>
  </w:num>
  <w:num w:numId="2" w16cid:durableId="252473139">
    <w:abstractNumId w:val="0"/>
  </w:num>
  <w:num w:numId="3" w16cid:durableId="1035539031">
    <w:abstractNumId w:val="1"/>
  </w:num>
  <w:num w:numId="4" w16cid:durableId="129521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556"/>
    <w:rsid w:val="00007CDA"/>
    <w:rsid w:val="00077EBA"/>
    <w:rsid w:val="00092556"/>
    <w:rsid w:val="001063D3"/>
    <w:rsid w:val="001129C0"/>
    <w:rsid w:val="001300AB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52617"/>
    <w:rsid w:val="00367F75"/>
    <w:rsid w:val="003A37A9"/>
    <w:rsid w:val="003B769C"/>
    <w:rsid w:val="003E0201"/>
    <w:rsid w:val="003E1BE2"/>
    <w:rsid w:val="00453E75"/>
    <w:rsid w:val="00456558"/>
    <w:rsid w:val="00497AEE"/>
    <w:rsid w:val="004C59EC"/>
    <w:rsid w:val="004D4F17"/>
    <w:rsid w:val="004D5A42"/>
    <w:rsid w:val="004E4F1B"/>
    <w:rsid w:val="00525EFF"/>
    <w:rsid w:val="00527A6F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4F99"/>
    <w:rsid w:val="00BE474D"/>
    <w:rsid w:val="00C04357"/>
    <w:rsid w:val="00C11FEF"/>
    <w:rsid w:val="00C22F7D"/>
    <w:rsid w:val="00C41B69"/>
    <w:rsid w:val="00C749A9"/>
    <w:rsid w:val="00C754AE"/>
    <w:rsid w:val="00C85374"/>
    <w:rsid w:val="00CE1552"/>
    <w:rsid w:val="00CE3AE6"/>
    <w:rsid w:val="00D554C7"/>
    <w:rsid w:val="00D5631A"/>
    <w:rsid w:val="00D613AB"/>
    <w:rsid w:val="00DC336F"/>
    <w:rsid w:val="00E1735C"/>
    <w:rsid w:val="00E96B5F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3C52FEAC"/>
  <w15:chartTrackingRefBased/>
  <w15:docId w15:val="{DD6FD89F-3ACF-4E60-BC9E-B99C71B5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617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4</Pages>
  <Words>673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5</cp:revision>
  <dcterms:created xsi:type="dcterms:W3CDTF">2025-08-12T13:40:00Z</dcterms:created>
  <dcterms:modified xsi:type="dcterms:W3CDTF">2026-05-06T12:14:00Z</dcterms:modified>
</cp:coreProperties>
</file>